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EF2396" w14:textId="77777777" w:rsidR="00027EE5" w:rsidRDefault="00027EE5" w:rsidP="00027EE5">
      <w:pPr>
        <w:pStyle w:val="NoSpacing"/>
      </w:pPr>
      <w:r>
        <w:rPr>
          <w:u w:val="single"/>
        </w:rPr>
        <w:t>Henry JOHNSON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14:paraId="16353448" w14:textId="77777777" w:rsidR="00027EE5" w:rsidRDefault="00027EE5" w:rsidP="00027EE5">
      <w:pPr>
        <w:pStyle w:val="NoSpacing"/>
      </w:pPr>
      <w:r>
        <w:t>of York.</w:t>
      </w:r>
    </w:p>
    <w:p w14:paraId="122376D7" w14:textId="77777777" w:rsidR="00027EE5" w:rsidRDefault="00027EE5" w:rsidP="00027EE5">
      <w:pPr>
        <w:pStyle w:val="NoSpacing"/>
      </w:pPr>
    </w:p>
    <w:p w14:paraId="7592D0EC" w14:textId="77777777" w:rsidR="00027EE5" w:rsidRDefault="00027EE5" w:rsidP="00027EE5">
      <w:pPr>
        <w:pStyle w:val="NoSpacing"/>
      </w:pPr>
    </w:p>
    <w:p w14:paraId="1C65DE21" w14:textId="77777777" w:rsidR="00027EE5" w:rsidRDefault="00027EE5" w:rsidP="00027EE5">
      <w:pPr>
        <w:pStyle w:val="NoSpacing"/>
      </w:pPr>
      <w:r>
        <w:t>Apprentice of John Colan(q.v.).   (R.F.Y. p.207)</w:t>
      </w:r>
    </w:p>
    <w:p w14:paraId="0B075D27" w14:textId="77777777" w:rsidR="00027EE5" w:rsidRDefault="00027EE5" w:rsidP="00027EE5">
      <w:pPr>
        <w:pStyle w:val="NoSpacing"/>
      </w:pPr>
    </w:p>
    <w:p w14:paraId="348D4762" w14:textId="77777777" w:rsidR="00027EE5" w:rsidRDefault="00027EE5" w:rsidP="00027EE5">
      <w:pPr>
        <w:pStyle w:val="NoSpacing"/>
      </w:pPr>
    </w:p>
    <w:p w14:paraId="2AF84681" w14:textId="77777777" w:rsidR="00027EE5" w:rsidRDefault="00027EE5" w:rsidP="00027EE5">
      <w:pPr>
        <w:pStyle w:val="NoSpacing"/>
      </w:pPr>
      <w:r>
        <w:tab/>
        <w:t>1483</w:t>
      </w:r>
      <w:r>
        <w:tab/>
        <w:t xml:space="preserve">He paid 2s 6d to the use of the City, but was not admitted into the </w:t>
      </w:r>
    </w:p>
    <w:p w14:paraId="11B59CC8" w14:textId="77777777" w:rsidR="00027EE5" w:rsidRDefault="00027EE5" w:rsidP="00027EE5">
      <w:pPr>
        <w:pStyle w:val="NoSpacing"/>
      </w:pPr>
      <w:r>
        <w:tab/>
      </w:r>
      <w:r>
        <w:tab/>
        <w:t>Freedom.   (ibid.)</w:t>
      </w:r>
    </w:p>
    <w:p w14:paraId="7F4C56EE" w14:textId="77777777" w:rsidR="00027EE5" w:rsidRDefault="00027EE5" w:rsidP="00027EE5">
      <w:pPr>
        <w:pStyle w:val="NoSpacing"/>
      </w:pPr>
    </w:p>
    <w:p w14:paraId="2EAFE418" w14:textId="77777777" w:rsidR="00027EE5" w:rsidRDefault="00027EE5" w:rsidP="00027EE5">
      <w:pPr>
        <w:pStyle w:val="NoSpacing"/>
      </w:pPr>
    </w:p>
    <w:p w14:paraId="2CCE3B78" w14:textId="77777777" w:rsidR="00027EE5" w:rsidRDefault="00027EE5" w:rsidP="00027EE5">
      <w:pPr>
        <w:pStyle w:val="NoSpacing"/>
      </w:pPr>
      <w:r>
        <w:t>29 October 2015</w:t>
      </w:r>
    </w:p>
    <w:p w14:paraId="7ECC40C2" w14:textId="77777777" w:rsidR="00170A57" w:rsidRPr="00E71FC3" w:rsidRDefault="00170A57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FF4718" w14:textId="77777777" w:rsidR="00027EE5" w:rsidRDefault="00027EE5" w:rsidP="00E71FC3">
      <w:pPr>
        <w:spacing w:after="0" w:line="240" w:lineRule="auto"/>
      </w:pPr>
      <w:r>
        <w:separator/>
      </w:r>
    </w:p>
  </w:endnote>
  <w:endnote w:type="continuationSeparator" w:id="0">
    <w:p w14:paraId="5B897D33" w14:textId="77777777" w:rsidR="00027EE5" w:rsidRDefault="00027EE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53BB1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12F675" w14:textId="77777777" w:rsidR="00027EE5" w:rsidRDefault="00027EE5" w:rsidP="00E71FC3">
      <w:pPr>
        <w:spacing w:after="0" w:line="240" w:lineRule="auto"/>
      </w:pPr>
      <w:r>
        <w:separator/>
      </w:r>
    </w:p>
  </w:footnote>
  <w:footnote w:type="continuationSeparator" w:id="0">
    <w:p w14:paraId="2B80E700" w14:textId="77777777" w:rsidR="00027EE5" w:rsidRDefault="00027EE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EE5"/>
    <w:rsid w:val="00027EE5"/>
    <w:rsid w:val="00170A57"/>
    <w:rsid w:val="001A7C09"/>
    <w:rsid w:val="00577BD5"/>
    <w:rsid w:val="00656CBA"/>
    <w:rsid w:val="006A1F77"/>
    <w:rsid w:val="00733BE7"/>
    <w:rsid w:val="00AB52E8"/>
    <w:rsid w:val="00B1419C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D3B4"/>
  <w15:chartTrackingRefBased/>
  <w15:docId w15:val="{5C8D0BC3-39C6-4EB2-8B7B-CBAAB64FE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2017-05-17T21:40:00Z</dcterms:created>
  <dcterms:modified xsi:type="dcterms:W3CDTF">2024-08-26T13:31:00Z</dcterms:modified>
</cp:coreProperties>
</file>